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D629E" w14:textId="77777777" w:rsidR="007C2C29" w:rsidRDefault="007C2C29" w:rsidP="007C2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WRYTELE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209D2031" w14:textId="77777777" w:rsidR="007C2C29" w:rsidRDefault="007C2C29" w:rsidP="007C2C29">
      <w:pPr>
        <w:rPr>
          <w:rFonts w:ascii="Times New Roman" w:hAnsi="Times New Roman" w:cs="Times New Roman"/>
          <w:sz w:val="24"/>
          <w:szCs w:val="24"/>
        </w:rPr>
      </w:pPr>
    </w:p>
    <w:p w14:paraId="46E8B4A4" w14:textId="77777777" w:rsidR="007C2C29" w:rsidRDefault="007C2C29" w:rsidP="007C2C29">
      <w:pPr>
        <w:rPr>
          <w:rFonts w:ascii="Times New Roman" w:hAnsi="Times New Roman" w:cs="Times New Roman"/>
          <w:sz w:val="24"/>
          <w:szCs w:val="24"/>
        </w:rPr>
      </w:pPr>
    </w:p>
    <w:p w14:paraId="6866E44C" w14:textId="77777777" w:rsidR="007C2C29" w:rsidRDefault="007C2C29" w:rsidP="007C2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Nov.1422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Essex and Hertfordshire.</w:t>
      </w:r>
    </w:p>
    <w:p w14:paraId="4E5126F4" w14:textId="77777777" w:rsidR="007C2C29" w:rsidRDefault="007C2C29" w:rsidP="007C2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p.252)</w:t>
      </w:r>
    </w:p>
    <w:p w14:paraId="1A503556" w14:textId="77777777" w:rsidR="007C2C29" w:rsidRDefault="007C2C29" w:rsidP="007C2C29">
      <w:pPr>
        <w:rPr>
          <w:rFonts w:ascii="Times New Roman" w:hAnsi="Times New Roman" w:cs="Times New Roman"/>
          <w:sz w:val="24"/>
          <w:szCs w:val="24"/>
        </w:rPr>
      </w:pPr>
    </w:p>
    <w:p w14:paraId="121ADDCA" w14:textId="77777777" w:rsidR="007C2C29" w:rsidRDefault="007C2C29" w:rsidP="007C2C29">
      <w:pPr>
        <w:rPr>
          <w:rFonts w:ascii="Times New Roman" w:hAnsi="Times New Roman" w:cs="Times New Roman"/>
          <w:sz w:val="24"/>
          <w:szCs w:val="24"/>
        </w:rPr>
      </w:pPr>
    </w:p>
    <w:p w14:paraId="2BBB550B" w14:textId="77777777" w:rsidR="007C2C29" w:rsidRDefault="007C2C29" w:rsidP="007C2C29">
      <w:pPr>
        <w:rPr>
          <w:rFonts w:ascii="Times New Roman" w:hAnsi="Times New Roman" w:cs="Times New Roman"/>
          <w:sz w:val="24"/>
          <w:szCs w:val="24"/>
        </w:rPr>
      </w:pPr>
    </w:p>
    <w:p w14:paraId="4CBA457C" w14:textId="77777777" w:rsidR="007C2C29" w:rsidRDefault="007C2C29" w:rsidP="007C2C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66CE3BB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98A9A" w14:textId="77777777" w:rsidR="007C2C29" w:rsidRDefault="007C2C29" w:rsidP="009139A6">
      <w:r>
        <w:separator/>
      </w:r>
    </w:p>
  </w:endnote>
  <w:endnote w:type="continuationSeparator" w:id="0">
    <w:p w14:paraId="42B6A911" w14:textId="77777777" w:rsidR="007C2C29" w:rsidRDefault="007C2C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99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E393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53D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4E1BA" w14:textId="77777777" w:rsidR="007C2C29" w:rsidRDefault="007C2C29" w:rsidP="009139A6">
      <w:r>
        <w:separator/>
      </w:r>
    </w:p>
  </w:footnote>
  <w:footnote w:type="continuationSeparator" w:id="0">
    <w:p w14:paraId="3DEB5906" w14:textId="77777777" w:rsidR="007C2C29" w:rsidRDefault="007C2C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A07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C85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0EE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C29"/>
    <w:rsid w:val="000666E0"/>
    <w:rsid w:val="002510B7"/>
    <w:rsid w:val="005C130B"/>
    <w:rsid w:val="007C2C2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AF9BD"/>
  <w15:chartTrackingRefBased/>
  <w15:docId w15:val="{C8461F7E-1D60-4B25-A887-54ED8EC5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C2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2022-02-23T14:45:00Z</dcterms:created>
  <dcterms:modified xsi:type="dcterms:W3CDTF">2022-02-23T14:45:00Z</dcterms:modified>
</cp:coreProperties>
</file>